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BAF35" w14:textId="4CC04D76" w:rsidR="00535962" w:rsidRPr="00D068D6" w:rsidRDefault="00D068D6">
      <w:pPr>
        <w:rPr>
          <w:rFonts w:ascii="Verdana" w:hAnsi="Verdana"/>
          <w:sz w:val="20"/>
          <w:szCs w:val="20"/>
        </w:rPr>
      </w:pPr>
      <w:r w:rsidRPr="00D068D6">
        <w:rPr>
          <w:rFonts w:ascii="Verdana" w:hAnsi="Verdana"/>
          <w:noProof/>
          <w:sz w:val="20"/>
          <w:szCs w:val="20"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1FD7BF22">
            <wp:simplePos x="0" y="0"/>
            <wp:positionH relativeFrom="margin">
              <wp:align>center</wp:align>
            </wp:positionH>
            <wp:positionV relativeFrom="margin">
              <wp:posOffset>-396240</wp:posOffset>
            </wp:positionV>
            <wp:extent cx="888214" cy="883920"/>
            <wp:effectExtent l="0" t="0" r="762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14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68D6">
        <w:rPr>
          <w:rFonts w:ascii="Verdana" w:hAnsi="Verdana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616926B8">
                <wp:simplePos x="0" y="0"/>
                <wp:positionH relativeFrom="column">
                  <wp:posOffset>-525780</wp:posOffset>
                </wp:positionH>
                <wp:positionV relativeFrom="paragraph">
                  <wp:posOffset>-335280</wp:posOffset>
                </wp:positionV>
                <wp:extent cx="151638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638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2E3B3C7">
                                      <wp:extent cx="952500" cy="373380"/>
                                      <wp:effectExtent l="0" t="0" r="0" b="762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53242" cy="37367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EEFB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4pt;margin-top:-26.4pt;width:119.4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4ln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2E3B3C7">
                                <wp:extent cx="952500" cy="373380"/>
                                <wp:effectExtent l="0" t="0" r="0" b="762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3242" cy="37367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C52891" w:rsidRPr="00D068D6">
        <w:rPr>
          <w:rFonts w:ascii="Verdana" w:hAnsi="Verdana"/>
          <w:noProof/>
          <w:sz w:val="20"/>
          <w:szCs w:val="20"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CF96CF" w14:textId="169F6A6B" w:rsidR="00022097" w:rsidRPr="00D068D6" w:rsidRDefault="008D1049" w:rsidP="00022097">
                                    <w:pPr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</w:pPr>
                                    <w:r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A6403A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XX</w:t>
                                    </w:r>
                                    <w:r w:rsidR="00080EDD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-</w:t>
                                    </w:r>
                                    <w:r w:rsidR="00A6403A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XX</w:t>
                                    </w:r>
                                    <w:r w:rsidR="00FA5250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A6403A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X</w:t>
                                    </w:r>
                                    <w:r w:rsidR="00FA5250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7A64FF" w:rsidRPr="00D068D6">
                                      <w:rPr>
                                        <w:rStyle w:val="Style2"/>
                                        <w:rFonts w:ascii="Verdana" w:hAnsi="Verdana"/>
                                        <w:sz w:val="18"/>
                                      </w:rPr>
                                      <w:t>XX</w:t>
                                    </w:r>
                                  </w:p>
                                  <w:p w14:paraId="11D9506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D068D6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D068D6" w:rsidRDefault="001466B0" w:rsidP="001466B0">
                                <w:pPr>
                                  <w:jc w:val="center"/>
                                  <w:rPr>
                                    <w:rFonts w:ascii="Verdana" w:hAnsi="Verdana"/>
                                    <w:b/>
                                    <w:color w:val="FFFFFF" w:themeColor="background1"/>
                                    <w:sz w:val="16"/>
                                    <w:lang w:val="en-US"/>
                                  </w:rPr>
                                </w:pPr>
                                <w:r w:rsidRPr="00D068D6">
                                  <w:rPr>
                                    <w:rFonts w:ascii="Verdana" w:hAnsi="Verdana"/>
                                    <w:b/>
                                    <w:color w:val="FFFFFF" w:themeColor="background1"/>
                                    <w:sz w:val="16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7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CF96CF" w14:textId="169F6A6B" w:rsidR="00022097" w:rsidRPr="00D068D6" w:rsidRDefault="008D1049" w:rsidP="00022097">
                              <w:pPr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</w:pPr>
                              <w:r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A6403A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XX</w:t>
                              </w:r>
                              <w:r w:rsidR="00080EDD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-</w:t>
                              </w:r>
                              <w:r w:rsidR="00A6403A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XX</w:t>
                              </w:r>
                              <w:r w:rsidR="00FA5250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A6403A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X</w:t>
                              </w:r>
                              <w:r w:rsidR="00FA5250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7A64FF" w:rsidRPr="00D068D6">
                                <w:rPr>
                                  <w:rStyle w:val="Style2"/>
                                  <w:rFonts w:ascii="Verdana" w:hAnsi="Verdana"/>
                                  <w:sz w:val="18"/>
                                </w:rPr>
                                <w:t>XX</w:t>
                              </w:r>
                            </w:p>
                            <w:p w14:paraId="11D9506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D068D6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D068D6" w:rsidRDefault="001466B0" w:rsidP="001466B0">
                          <w:pPr>
                            <w:jc w:val="center"/>
                            <w:rPr>
                              <w:rFonts w:ascii="Verdana" w:hAnsi="Verdana"/>
                              <w:b/>
                              <w:color w:val="FFFFFF" w:themeColor="background1"/>
                              <w:sz w:val="16"/>
                              <w:lang w:val="en-US"/>
                            </w:rPr>
                          </w:pPr>
                          <w:r w:rsidRPr="00D068D6">
                            <w:rPr>
                              <w:rFonts w:ascii="Verdana" w:hAnsi="Verdana"/>
                              <w:b/>
                              <w:color w:val="FFFFFF" w:themeColor="background1"/>
                              <w:sz w:val="16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 w:rsidRPr="00D068D6">
        <w:rPr>
          <w:rFonts w:ascii="Verdana" w:hAnsi="Verdana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D068D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 w:rsidRPr="00D068D6">
        <w:rPr>
          <w:rFonts w:ascii="Verdana" w:hAnsi="Verdana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55AA4DF8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74D27" id="Text Box 20" o:spid="_x0000_s1033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BWI5sX4AAAAAoB&#10;AAAPAAAAAAAAAAAAAAAAAAoFAABkcnMvZG93bnJldi54bWxQSwUGAAAAAAQABADzAAAAFwYAAAAA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54FD63A3" w14:textId="77777777" w:rsidR="00535962" w:rsidRPr="00D068D6" w:rsidRDefault="000030D2" w:rsidP="00535962">
      <w:pPr>
        <w:rPr>
          <w:rFonts w:ascii="Verdana" w:hAnsi="Verdana"/>
          <w:sz w:val="20"/>
          <w:szCs w:val="20"/>
        </w:rPr>
      </w:pPr>
      <w:r w:rsidRPr="00D068D6">
        <w:rPr>
          <w:rFonts w:ascii="Verdana" w:hAnsi="Verdana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4461BE50">
                <wp:simplePos x="0" y="0"/>
                <wp:positionH relativeFrom="column">
                  <wp:posOffset>5171440</wp:posOffset>
                </wp:positionH>
                <wp:positionV relativeFrom="paragraph">
                  <wp:posOffset>127635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D068D6" w:rsidRDefault="0026335F" w:rsidP="0026335F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D068D6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D068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D068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D068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D068D6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D068D6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 w:rsidRPr="00D068D6">
                              <w:rPr>
                                <w:rFonts w:ascii="Verdana" w:hAnsi="Verdana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407.2pt;margin-top:10.0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b6W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" filled="f" stroked="f">
                <v:textbox>
                  <w:txbxContent>
                    <w:p w14:paraId="0216A43B" w14:textId="77777777" w:rsidR="0026335F" w:rsidRPr="00D068D6" w:rsidRDefault="0026335F" w:rsidP="0026335F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D068D6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D068D6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D068D6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D068D6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D068D6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D068D6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 de </w:t>
                      </w:r>
                      <w:r w:rsidR="000C3578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 w:rsidRPr="00D068D6">
                        <w:rPr>
                          <w:rFonts w:ascii="Verdana" w:hAnsi="Verdana"/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Pr="00D068D6" w:rsidRDefault="00FA01DC" w:rsidP="00535962">
      <w:pPr>
        <w:rPr>
          <w:rFonts w:ascii="Verdana" w:hAnsi="Verdana"/>
          <w:sz w:val="20"/>
          <w:szCs w:val="20"/>
        </w:rPr>
      </w:pPr>
      <w:r w:rsidRPr="00D068D6">
        <w:rPr>
          <w:rFonts w:ascii="Verdana" w:hAnsi="Verdana"/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59574F7C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35654438" w:rsidR="002E1412" w:rsidRPr="00D068D6" w:rsidRDefault="00D068D6" w:rsidP="00A72F42">
                            <w:pPr>
                              <w:jc w:val="center"/>
                              <w:rPr>
                                <w:rFonts w:ascii="Verdana" w:hAnsi="Verdana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rFonts w:ascii="Verdana" w:hAnsi="Verdana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rFonts w:ascii="Verdana" w:hAnsi="Verdana"/>
                                    <w:sz w:val="24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0;margin-top:.9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" stroked="f">
                <v:textbox>
                  <w:txbxContent>
                    <w:p w14:paraId="585FE497" w14:textId="35654438" w:rsidR="002E1412" w:rsidRPr="00D068D6" w:rsidRDefault="00D068D6" w:rsidP="00A72F42">
                      <w:pPr>
                        <w:jc w:val="center"/>
                        <w:rPr>
                          <w:rFonts w:ascii="Verdana" w:hAnsi="Verdana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rFonts w:ascii="Verdana" w:hAnsi="Verdana"/>
                          </w:rPr>
                        </w:sdtEndPr>
                        <w:sdtContent>
                          <w:r>
                            <w:rPr>
                              <w:rStyle w:val="Style6"/>
                              <w:rFonts w:ascii="Verdana" w:hAnsi="Verdana"/>
                              <w:sz w:val="24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7DC1A1" w14:textId="77777777" w:rsidR="006506D0" w:rsidRPr="00D068D6" w:rsidRDefault="006506D0" w:rsidP="00B62EEF">
      <w:pPr>
        <w:tabs>
          <w:tab w:val="left" w:pos="6267"/>
        </w:tabs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127A0114" w14:textId="77777777" w:rsidR="00A640BD" w:rsidRPr="00D068D6" w:rsidRDefault="00FA01DC" w:rsidP="00C66D08">
      <w:pPr>
        <w:tabs>
          <w:tab w:val="left" w:pos="6267"/>
        </w:tabs>
        <w:jc w:val="center"/>
        <w:rPr>
          <w:rFonts w:ascii="Verdana" w:hAnsi="Verdana"/>
          <w:sz w:val="20"/>
          <w:szCs w:val="20"/>
        </w:rPr>
      </w:pPr>
      <w:r w:rsidRPr="00D068D6">
        <w:rPr>
          <w:rFonts w:ascii="Verdana" w:hAnsi="Verdana"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C3FF51A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D068D6" w:rsidRDefault="00E82502" w:rsidP="00A72F42">
                            <w:pPr>
                              <w:jc w:val="center"/>
                              <w:rPr>
                                <w:rFonts w:ascii="Verdana" w:hAnsi="Verdana"/>
                                <w:sz w:val="10"/>
                                <w:lang w:val="es-ES_tradnl"/>
                              </w:rPr>
                            </w:pPr>
                            <w:r w:rsidRPr="00D068D6">
                              <w:rPr>
                                <w:rStyle w:val="Style7"/>
                                <w:rFonts w:ascii="Verdana" w:hAnsi="Verdana"/>
                                <w:sz w:val="16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" stroked="f">
                <v:textbox>
                  <w:txbxContent>
                    <w:p w14:paraId="061550B8" w14:textId="77777777" w:rsidR="00F7443C" w:rsidRPr="00D068D6" w:rsidRDefault="00E82502" w:rsidP="00A72F42">
                      <w:pPr>
                        <w:jc w:val="center"/>
                        <w:rPr>
                          <w:rFonts w:ascii="Verdana" w:hAnsi="Verdana"/>
                          <w:sz w:val="10"/>
                          <w:lang w:val="es-ES_tradnl"/>
                        </w:rPr>
                      </w:pPr>
                      <w:r w:rsidRPr="00D068D6">
                        <w:rPr>
                          <w:rStyle w:val="Style7"/>
                          <w:rFonts w:ascii="Verdana" w:hAnsi="Verdana"/>
                          <w:sz w:val="16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7C4404" w14:textId="77777777" w:rsidR="00C22DBE" w:rsidRPr="00D068D6" w:rsidRDefault="00C22DBE" w:rsidP="00A72F42">
      <w:pPr>
        <w:spacing w:after="0" w:line="240" w:lineRule="auto"/>
        <w:ind w:right="-45"/>
        <w:jc w:val="both"/>
        <w:rPr>
          <w:rFonts w:ascii="Verdana" w:hAnsi="Verdana"/>
          <w:b/>
          <w:sz w:val="20"/>
          <w:szCs w:val="20"/>
          <w:lang w:val="es-ES_tradnl"/>
        </w:rPr>
      </w:pPr>
    </w:p>
    <w:p w14:paraId="194A49B0" w14:textId="77777777" w:rsidR="00E82502" w:rsidRPr="00D068D6" w:rsidRDefault="00E82502" w:rsidP="00D068D6">
      <w:pPr>
        <w:tabs>
          <w:tab w:val="right" w:leader="dot" w:pos="8820"/>
        </w:tabs>
        <w:spacing w:line="240" w:lineRule="auto"/>
        <w:jc w:val="both"/>
        <w:rPr>
          <w:rFonts w:ascii="Verdana" w:hAnsi="Verdana"/>
          <w:i/>
          <w:iCs/>
          <w:color w:val="FF0000"/>
          <w:sz w:val="20"/>
          <w:szCs w:val="20"/>
          <w:lang w:val="es-DO"/>
        </w:rPr>
      </w:pPr>
      <w:r w:rsidRPr="00D068D6">
        <w:rPr>
          <w:rFonts w:ascii="Verdana" w:hAnsi="Verdana"/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D068D6">
        <w:rPr>
          <w:rFonts w:ascii="Verdana" w:hAnsi="Verdana"/>
          <w:i/>
          <w:iCs/>
          <w:color w:val="FF0000"/>
          <w:sz w:val="20"/>
          <w:szCs w:val="20"/>
          <w:lang w:val="es-DO"/>
        </w:rPr>
        <w:t xml:space="preserve">siguientes. </w:t>
      </w:r>
      <w:r w:rsidRPr="00D068D6">
        <w:rPr>
          <w:rFonts w:ascii="Verdana" w:hAnsi="Verdana"/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 w:rsidRPr="00D068D6">
        <w:rPr>
          <w:rFonts w:ascii="Verdana" w:hAnsi="Verdana"/>
          <w:i/>
          <w:iCs/>
          <w:color w:val="FF0000"/>
          <w:sz w:val="20"/>
          <w:szCs w:val="20"/>
          <w:lang w:val="es-DO"/>
        </w:rPr>
        <w:t>e formulario ni se aceptarán su</w:t>
      </w:r>
      <w:r w:rsidRPr="00D068D6">
        <w:rPr>
          <w:rFonts w:ascii="Verdana" w:hAnsi="Verdana"/>
          <w:i/>
          <w:iCs/>
          <w:color w:val="FF0000"/>
          <w:sz w:val="20"/>
          <w:szCs w:val="20"/>
          <w:lang w:val="es-DO"/>
        </w:rPr>
        <w:t>stitutos.]</w:t>
      </w:r>
    </w:p>
    <w:p w14:paraId="704A6150" w14:textId="77777777" w:rsidR="00E82502" w:rsidRPr="00D068D6" w:rsidRDefault="00E82502" w:rsidP="00E82502">
      <w:pPr>
        <w:tabs>
          <w:tab w:val="right" w:leader="dot" w:pos="8820"/>
        </w:tabs>
        <w:spacing w:line="360" w:lineRule="auto"/>
        <w:jc w:val="right"/>
        <w:rPr>
          <w:rFonts w:ascii="Verdana" w:hAnsi="Verdana"/>
          <w:sz w:val="20"/>
          <w:szCs w:val="20"/>
          <w:lang w:val="es-DO"/>
        </w:rPr>
      </w:pPr>
      <w:r w:rsidRPr="00D068D6">
        <w:rPr>
          <w:rFonts w:ascii="Verdana" w:hAnsi="Verdana"/>
          <w:sz w:val="20"/>
          <w:szCs w:val="20"/>
          <w:lang w:val="es-DO"/>
        </w:rPr>
        <w:t>Fecha: _______________________________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D068D6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08BB59C3" w:rsidR="00E82502" w:rsidRPr="00D068D6" w:rsidRDefault="00FA01DC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1.  Nombre/ </w:t>
            </w:r>
            <w:r w:rsidR="00E82502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Razón Social del Oferente</w:t>
            </w:r>
            <w:bookmarkStart w:id="0" w:name="_GoBack"/>
            <w:bookmarkEnd w:id="0"/>
            <w:r w:rsidR="00D068D6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:</w:t>
            </w:r>
            <w:r w:rsidR="00D068D6" w:rsidRPr="00D068D6">
              <w:rPr>
                <w:rFonts w:ascii="Verdana" w:hAnsi="Verdana"/>
                <w:sz w:val="20"/>
                <w:szCs w:val="20"/>
                <w:lang w:val="es-DO"/>
              </w:rPr>
              <w:t xml:space="preserve"> [</w:t>
            </w:r>
            <w:r w:rsidR="00E82502" w:rsidRPr="00D068D6">
              <w:rPr>
                <w:rFonts w:ascii="Verdana" w:hAnsi="Verdana"/>
                <w:bCs/>
                <w:i/>
                <w:iCs/>
                <w:color w:val="FF0000"/>
                <w:sz w:val="20"/>
                <w:szCs w:val="20"/>
                <w:lang w:val="es-DO"/>
              </w:rPr>
              <w:t>indicar el nombre jurídico del Oferente]</w:t>
            </w:r>
          </w:p>
        </w:tc>
      </w:tr>
      <w:tr w:rsidR="00E82502" w:rsidRPr="00D068D6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2.  Si se trata de una asociación temporal o Consorcio, nombre jurídico de cada miembro: 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el nombre jurídico de cada miembro del Consorcio]</w:t>
            </w:r>
          </w:p>
        </w:tc>
      </w:tr>
      <w:tr w:rsidR="00E82502" w:rsidRPr="00D068D6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3.  RNC</w:t>
            </w:r>
            <w:r w:rsidR="00FA01DC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/ Cédula/ Pasaporte</w:t>
            </w: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 del Oferente: </w:t>
            </w:r>
          </w:p>
        </w:tc>
      </w:tr>
      <w:tr w:rsidR="00E82502" w:rsidRPr="00D068D6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4.  RPE del Oferente: </w:t>
            </w:r>
            <w:r w:rsidR="00D1201E"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el nú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mero del Registro de Proveedores del Estado]</w:t>
            </w:r>
          </w:p>
        </w:tc>
      </w:tr>
      <w:tr w:rsidR="00E82502" w:rsidRPr="00D068D6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D068D6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</w:rPr>
              <w:t>5</w:t>
            </w:r>
            <w:r w:rsidR="00E82502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.  Domicilio legal del Oferente: </w:t>
            </w:r>
          </w:p>
        </w:tc>
      </w:tr>
      <w:tr w:rsidR="00E82502" w:rsidRPr="00D068D6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D068D6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6</w:t>
            </w:r>
            <w:r w:rsidR="00E82502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.  </w:t>
            </w:r>
            <w:r w:rsidR="00E82502"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ab/>
              <w:t xml:space="preserve">Nombre: 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el nombre del representante autorizado]</w:t>
            </w:r>
          </w:p>
          <w:p w14:paraId="29D8D166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ab/>
              <w:t>Dirección:</w:t>
            </w:r>
            <w:r w:rsidRPr="00D068D6"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  <w:t xml:space="preserve"> 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la dirección del representante autorizado]</w:t>
            </w:r>
          </w:p>
          <w:p w14:paraId="7DE60A92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>Números de teléfono y fax</w:t>
            </w:r>
            <w:r w:rsidRPr="00D068D6"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  <w:t xml:space="preserve">: 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D068D6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Verdana" w:hAnsi="Verdana"/>
                <w:i/>
                <w:iCs/>
                <w:spacing w:val="-2"/>
                <w:sz w:val="20"/>
                <w:szCs w:val="20"/>
                <w:lang w:val="es-DO"/>
              </w:rPr>
            </w:pPr>
            <w:r w:rsidRPr="00D068D6">
              <w:rPr>
                <w:rFonts w:ascii="Verdana" w:hAnsi="Verdana"/>
                <w:spacing w:val="-2"/>
                <w:sz w:val="20"/>
                <w:szCs w:val="20"/>
                <w:lang w:val="es-DO"/>
              </w:rPr>
              <w:t xml:space="preserve">Dirección de correo electrónico: </w:t>
            </w:r>
            <w:r w:rsidRPr="00D068D6">
              <w:rPr>
                <w:rFonts w:ascii="Verdana" w:hAnsi="Verdana"/>
                <w:i/>
                <w:iCs/>
                <w:color w:val="FF0000"/>
                <w:spacing w:val="-2"/>
                <w:sz w:val="20"/>
                <w:szCs w:val="20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D068D6" w:rsidRDefault="00EE1E7B" w:rsidP="004B30DA">
      <w:pPr>
        <w:spacing w:before="240" w:after="0" w:line="240" w:lineRule="auto"/>
        <w:ind w:right="-45"/>
        <w:jc w:val="both"/>
        <w:rPr>
          <w:rFonts w:ascii="Verdana" w:hAnsi="Verdana"/>
          <w:b/>
          <w:sz w:val="20"/>
          <w:szCs w:val="20"/>
          <w:lang w:val="es-DO"/>
        </w:rPr>
      </w:pPr>
    </w:p>
    <w:sectPr w:rsidR="00EE1E7B" w:rsidRPr="00D068D6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0B30" w14:textId="77777777" w:rsidR="00E5364D" w:rsidRDefault="00E5364D" w:rsidP="001007E7">
      <w:pPr>
        <w:spacing w:after="0" w:line="240" w:lineRule="auto"/>
      </w:pPr>
      <w:r>
        <w:separator/>
      </w:r>
    </w:p>
  </w:endnote>
  <w:endnote w:type="continuationSeparator" w:id="0">
    <w:p w14:paraId="3BD76EAC" w14:textId="77777777" w:rsidR="00E5364D" w:rsidRDefault="00E536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95FDF" w14:textId="77777777" w:rsidR="00E5364D" w:rsidRDefault="00E5364D" w:rsidP="001007E7">
      <w:pPr>
        <w:spacing w:after="0" w:line="240" w:lineRule="auto"/>
      </w:pPr>
      <w:r>
        <w:separator/>
      </w:r>
    </w:p>
  </w:footnote>
  <w:footnote w:type="continuationSeparator" w:id="0">
    <w:p w14:paraId="42CBB859" w14:textId="77777777" w:rsidR="00E5364D" w:rsidRDefault="00E5364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D45A8"/>
    <w:rsid w:val="00535962"/>
    <w:rsid w:val="0055085F"/>
    <w:rsid w:val="005B421B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820C9F"/>
    <w:rsid w:val="00821EC5"/>
    <w:rsid w:val="0082707E"/>
    <w:rsid w:val="008315B0"/>
    <w:rsid w:val="008426F6"/>
    <w:rsid w:val="00882563"/>
    <w:rsid w:val="008B3AE5"/>
    <w:rsid w:val="008B58F4"/>
    <w:rsid w:val="008C388B"/>
    <w:rsid w:val="008D1049"/>
    <w:rsid w:val="00900AFE"/>
    <w:rsid w:val="0094367D"/>
    <w:rsid w:val="00955D75"/>
    <w:rsid w:val="00966EEE"/>
    <w:rsid w:val="00977C54"/>
    <w:rsid w:val="009B7EF9"/>
    <w:rsid w:val="009E0B61"/>
    <w:rsid w:val="009F623B"/>
    <w:rsid w:val="00A024D8"/>
    <w:rsid w:val="00A07827"/>
    <w:rsid w:val="00A16099"/>
    <w:rsid w:val="00A2717B"/>
    <w:rsid w:val="00A6403A"/>
    <w:rsid w:val="00A640BD"/>
    <w:rsid w:val="00A641A7"/>
    <w:rsid w:val="00A72F42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068D6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82502"/>
    <w:rsid w:val="00EA6B34"/>
    <w:rsid w:val="00EA7406"/>
    <w:rsid w:val="00EC32D4"/>
    <w:rsid w:val="00EE1E7B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A5250"/>
    <w:rsid w:val="00FC2870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CA1F-2B5A-4C0F-B682-B648B4D5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18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Laura Karina Piña De Cruz</cp:lastModifiedBy>
  <cp:revision>34</cp:revision>
  <cp:lastPrinted>2011-03-04T18:48:00Z</cp:lastPrinted>
  <dcterms:created xsi:type="dcterms:W3CDTF">2021-04-19T19:23:00Z</dcterms:created>
  <dcterms:modified xsi:type="dcterms:W3CDTF">2025-06-16T19:45:00Z</dcterms:modified>
</cp:coreProperties>
</file>